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Somerset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Somerset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Somerset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Somerset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Somerset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Somerset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52.6% </w:t>
      </w:r>
      <w:r w:rsidRPr="004747BF">
        <w:rPr>
          <w:rFonts w:ascii="Libre Franklin Light" w:eastAsia="Times New Roman" w:hAnsi="Libre Franklin Light" w:cs="Calibri Light"/>
        </w:rPr>
        <w:t xml:space="preserve">of those respondents classified as PGSI 8+ in North Somerset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Somerset is estimated to be </w:t>
      </w:r>
      <w:r w:rsidRPr="00773DF7">
        <w:rPr>
          <w:rFonts w:ascii="Libre Franklin Light" w:eastAsia="Times New Roman" w:hAnsi="Libre Franklin Light" w:cs="Calibri Light"/>
          <w:b/>
          <w:bCs/>
          <w:color w:val="C45911" w:themeColor="accent2" w:themeShade="BF"/>
        </w:rPr>
        <w:t xml:space="preserve">£3,071,668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Somerset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Somerset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Somerset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Somerset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Somerse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Somerset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Somerse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Somerset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Somerset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Somerse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Somerset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Somerset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Somerset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Somerset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Somerset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Somerset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£3,071,668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Somerset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£50,032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£1,034,699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£74,122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£20,847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£38,219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£1,853,749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£3,071,668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Somerset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Somerset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Somerset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Somerset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Somerset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Somerset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Somerset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Somerset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Somerset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Somerset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Somerset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Somerset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F35639C-EED5-4C6C-9DF8-D00954D3AA4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